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17A" w:rsidRPr="008978B2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07.03.2017</w:t>
      </w: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61117A" w:rsidRPr="008978B2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61117A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1117A" w:rsidRPr="008978B2" w:rsidRDefault="0061117A" w:rsidP="00A90F6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61117A" w:rsidRDefault="0061117A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1117A" w:rsidRPr="008978B2" w:rsidRDefault="0061117A" w:rsidP="00427D8D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1117A" w:rsidRPr="008978B2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1117A" w:rsidRPr="008978B2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1117A" w:rsidRDefault="0061117A" w:rsidP="00394684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‘’HANGİSİ EKSİK’’ isimli Oyun-sanat  etkinliği </w:t>
      </w:r>
    </w:p>
    <w:p w:rsidR="0061117A" w:rsidRPr="008978B2" w:rsidRDefault="0061117A" w:rsidP="00394684">
      <w:pPr>
        <w:pStyle w:val="AralkYok1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1117A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1117A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1117A" w:rsidRPr="008978B2" w:rsidRDefault="0061117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61117A" w:rsidRPr="008978B2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1117A" w:rsidRPr="008978B2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61117A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1117A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1117A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1117A" w:rsidRPr="008978B2" w:rsidRDefault="0061117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1117A" w:rsidRDefault="0061117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1117A" w:rsidRDefault="0061117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1117A" w:rsidRDefault="0061117A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61117A" w:rsidRDefault="0061117A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</w:t>
      </w:r>
    </w:p>
    <w:p w:rsidR="0061117A" w:rsidRDefault="0061117A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</w:t>
      </w: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61117A" w:rsidRPr="001471EA" w:rsidRDefault="0061117A" w:rsidP="001471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HANGİSİ EKSİK</w:t>
      </w:r>
    </w:p>
    <w:p w:rsidR="0061117A" w:rsidRPr="00B96FEB" w:rsidRDefault="0061117A" w:rsidP="003A4332">
      <w:pPr>
        <w:pStyle w:val="AralkYok1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B96FEB">
        <w:rPr>
          <w:rStyle w:val="Strong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>Oyun-Sanat Etkinliği</w:t>
      </w:r>
      <w:r>
        <w:rPr>
          <w:rStyle w:val="Strong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 xml:space="preserve"> ( bireysel)</w:t>
      </w:r>
    </w:p>
    <w:p w:rsidR="0061117A" w:rsidRPr="00AC0C2A" w:rsidRDefault="0061117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AC0C2A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61117A" w:rsidRPr="00394684" w:rsidRDefault="0061117A" w:rsidP="00EF1A06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2.25pt;width:399pt;height:272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61117A" w:rsidRDefault="0061117A" w:rsidP="00CF0646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</w:rPr>
                  </w:pPr>
                  <w:r w:rsidRPr="00CF0646">
                    <w:rPr>
                      <w:rFonts w:ascii="Comic Sans MS" w:hAnsi="Comic Sans MS"/>
                      <w:b/>
                    </w:rPr>
                    <w:t>ÖĞRENME SÜRECİ</w:t>
                  </w:r>
                </w:p>
                <w:p w:rsidR="0061117A" w:rsidRPr="00B96FEB" w:rsidRDefault="0061117A" w:rsidP="00CF0646">
                  <w:pPr>
                    <w:pStyle w:val="NoSpacing"/>
                    <w:jc w:val="center"/>
                    <w:rPr>
                      <w:rFonts w:ascii="Comic Sans MS" w:hAnsi="Comic Sans MS"/>
                    </w:rPr>
                  </w:pPr>
                  <w:r w:rsidRPr="00B96FEB">
                    <w:rPr>
                      <w:rFonts w:ascii="Comic Sans MS" w:hAnsi="Comic Sans MS"/>
                    </w:rPr>
                    <w:t>HANGİSİ EKSİK OYUNU oynanır</w:t>
                  </w:r>
                </w:p>
                <w:p w:rsidR="0061117A" w:rsidRPr="00B96FEB" w:rsidRDefault="0061117A" w:rsidP="00CF0646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sz w:val="20"/>
                      <w:szCs w:val="20"/>
                    </w:rPr>
                    <w:t>Öğretmen oynanacak “hangisi eksik?  oyunu için çocukları sınıfın uygu yerin de toplar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Pr="00B96FEB"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</w:rPr>
                    <w:t> 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Konuya uygun birkaç nesne, varsa bir masanın üzeri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ne ( ya da oyun alanına ) bırakılır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Her biri çocuklara "Bunun adı nedir ?" diye gösterilerek sorulur. Çocuklar her nesnenin adını söylerler, yinelerler. İçlerinden biri ebe seçilir, dışarı çıkarılır. Ebe dışarıdayken, nesnelerden birisi saklanır.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Ebe içeri çağırılır. "Az önce burada bulunan nesnelerden hangisi yok ?" diye sorulur. Bilirse ebelikten kurtulur, kurtulan çocuk, bir başka çocuğu ebe seçer. Oyun böylece sürer.</w:t>
                  </w:r>
                </w:p>
                <w:p w:rsidR="0061117A" w:rsidRDefault="0061117A" w:rsidP="00B96FEB">
                  <w:pPr>
                    <w:pStyle w:val="NoSpacing"/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SANAT ETKİNLİĞİNDE gemi yapılır</w:t>
                  </w:r>
                </w:p>
                <w:p w:rsidR="0061117A" w:rsidRPr="00B96FEB" w:rsidRDefault="0061117A" w:rsidP="00CF0646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Öğretmen oyun sonun da sanat etkinliği için çocukları masalara yönlendirir.</w:t>
                  </w:r>
                </w:p>
                <w:p w:rsidR="0061117A" w:rsidRPr="00B96FEB" w:rsidRDefault="0061117A" w:rsidP="00CF0646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Öğretmen her öğrenciye istediği renkte el işi kağıtları ve yapıştırıcı dağıtır.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Çocuklar kağıt katlama tekniğini kullanarak öğretmenin yönergeleri doğrultusunda gemi yaparlar.Yapıl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an etkinlik sınıfın uygun yerin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 sergilenir.</w:t>
                  </w:r>
                </w:p>
                <w:p w:rsidR="0061117A" w:rsidRDefault="0061117A" w:rsidP="00B96FEB">
                  <w:pPr>
                    <w:pStyle w:val="NoSpacing"/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DANS</w:t>
                  </w:r>
                </w:p>
                <w:p w:rsidR="0061117A" w:rsidRDefault="0061117A" w:rsidP="00CF06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Etkinlik sonrası çocuklar öğretmenin açtığı çocuk şarkıları ile serbest dans ederler.</w:t>
                  </w:r>
                </w:p>
                <w:p w:rsidR="0061117A" w:rsidRPr="00B96FEB" w:rsidRDefault="0061117A" w:rsidP="00CF064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sz w:val="20"/>
                      <w:szCs w:val="20"/>
                    </w:rPr>
                    <w:t>Danstan sonra çalışma yaprakları dağıtılır ve yönergeye uygun  tamamlanır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2.25pt;width:331.5pt;height:33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61117A" w:rsidRPr="00B96FEB" w:rsidRDefault="0061117A" w:rsidP="00B96FE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61117A" w:rsidRPr="00B96FEB" w:rsidRDefault="0061117A" w:rsidP="00B96FEB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 xml:space="preserve">BİLİŞSEL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GELİŞİM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2.Nesne /durum /olayla ilgili tahminde bulunur. Göstergeleri:Nesne /durum /olayın ipuçlarını söyler.İpuçlarını birleştirerek tahminini söyler.Gerçek durumu inceler.Tahmini ile gerçek durumu karşılaştırır.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3.Algıladıklarını hatırlar.</w:t>
                  </w:r>
                </w:p>
                <w:p w:rsidR="0061117A" w:rsidRPr="00B96FEB" w:rsidRDefault="0061117A" w:rsidP="00B96FEB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 :Nesne /durum /olayı bir süre sonra yeniden söyler.Hatırladıklarını yeni durumlarda kullanır.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4.Nesneleri sayar.</w:t>
                  </w:r>
                </w:p>
                <w:p w:rsidR="0061117A" w:rsidRPr="00B96FEB" w:rsidRDefault="0061117A" w:rsidP="00B96FEB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İleriye /geriye doğru birer birer ritmik sayar.Belirtilen sayı kadar nesneyi gösterir.Saydığı nesnenin kaç tane olduğunu söyler.Sıra bildiren sayıları söyler.10’a kadar olan sayılar içerisinde bir sayıdan önce ve sonra gelen sayıyı söyler.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Kazanım 16.Nesneleri kullanarak basit toplama ve çıkarma işlemlerini yapar. </w:t>
                  </w:r>
                </w:p>
                <w:p w:rsidR="0061117A" w:rsidRPr="00B96FEB" w:rsidRDefault="0061117A" w:rsidP="00B96FEB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Göstergeleri:Nesne grubuna belirtilen sayı kadar nesne ekler.Nesne grubundan belirtilen sayı kadar nesneyi ayırır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SOSYAL VE DUYGUSAL  GELİŞİM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10.Sorumluluklarını yerine getirir.</w:t>
                  </w:r>
                </w:p>
                <w:p w:rsidR="0061117A" w:rsidRPr="00B96FEB" w:rsidRDefault="0061117A" w:rsidP="00B96FEB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Göstergeleri:Sorumluluk almaya istekli olduğunu gösterir.Üstlendiği sorumluluğu yerine getirir.Sorumluluklar yerine getirilmediğinde olası sonuçları söyler.</w:t>
                  </w:r>
                  <w:r w:rsidRPr="00B96FEB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</w:p>
    <w:p w:rsidR="0061117A" w:rsidRDefault="0061117A" w:rsidP="00394684">
      <w:pPr>
        <w:pStyle w:val="NoSpacing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342.4pt;margin-top:332.2pt;width:394.5pt;height:38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61117A" w:rsidRPr="00AE492A" w:rsidRDefault="0061117A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61117A" w:rsidRPr="007706DB" w:rsidRDefault="0061117A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342.4pt;margin-top:270.35pt;width:395.25pt;height:47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61117A" w:rsidRPr="00CF0646" w:rsidRDefault="0061117A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Sınıf içind</w:t>
                  </w:r>
                  <w:r w:rsidRPr="00CF06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e kullanılan tüm materyaller </w:t>
                  </w:r>
                </w:p>
                <w:p w:rsidR="0061117A" w:rsidRPr="00057203" w:rsidRDefault="0061117A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SÖZCÜKLER: 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>Tahmin,Tercih</w:t>
                  </w:r>
                </w:p>
                <w:p w:rsidR="0061117A" w:rsidRDefault="0061117A" w:rsidP="0035183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eksik-fazla</w:t>
                  </w:r>
                </w:p>
                <w:p w:rsidR="0061117A" w:rsidRPr="00447DD7" w:rsidRDefault="0061117A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61117A" w:rsidRPr="00436F22" w:rsidRDefault="0061117A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2.6pt;margin-top:326.95pt;width:331.5pt;height:43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61117A" w:rsidRDefault="0061117A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61117A" w:rsidRPr="00B96FEB" w:rsidRDefault="0061117A" w:rsidP="00B96FE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B96FEB">
        <w:rPr>
          <w:rFonts w:ascii="Comic Sans MS" w:hAnsi="Comic Sans MS"/>
          <w:b/>
          <w:sz w:val="18"/>
          <w:szCs w:val="18"/>
        </w:rPr>
        <w:t>DEĞERLENDİRME</w:t>
      </w:r>
    </w:p>
    <w:p w:rsidR="0061117A" w:rsidRPr="00B96FEB" w:rsidRDefault="0061117A" w:rsidP="00B96FE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90E89">
        <w:t xml:space="preserve"> </w:t>
      </w:r>
      <w:r w:rsidRPr="00B96FEB">
        <w:rPr>
          <w:rFonts w:ascii="Comic Sans MS" w:hAnsi="Comic Sans MS"/>
          <w:sz w:val="20"/>
          <w:szCs w:val="20"/>
        </w:rPr>
        <w:t>Oyunumuzun adı neydi?</w:t>
      </w:r>
    </w:p>
    <w:p w:rsidR="0061117A" w:rsidRPr="00B96FEB" w:rsidRDefault="0061117A" w:rsidP="00B96FE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Oyunumuzu eğlenceli buldunuz mu?</w:t>
      </w:r>
    </w:p>
    <w:p w:rsidR="0061117A" w:rsidRPr="00B96FEB" w:rsidRDefault="0061117A" w:rsidP="00B96FE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Oyun alanında kaç tane nesne vardı?</w:t>
      </w:r>
    </w:p>
    <w:p w:rsidR="0061117A" w:rsidRPr="00B96FEB" w:rsidRDefault="0061117A" w:rsidP="00B96FE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Saklanan eşyanın hangisi olduğunu bulmaya çalışırken zorlandınız mı?</w:t>
      </w:r>
    </w:p>
    <w:p w:rsidR="0061117A" w:rsidRPr="00B96FEB" w:rsidRDefault="0061117A" w:rsidP="00B96FE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Eğitim seti 6.sayı/5. sayfa yönerge doğrultusunda yapılır</w:t>
      </w:r>
      <w:r w:rsidRPr="00B96FEB">
        <w:rPr>
          <w:rFonts w:ascii="Comic Sans MS" w:hAnsi="Comic Sans MS"/>
          <w:sz w:val="20"/>
          <w:szCs w:val="20"/>
        </w:rPr>
        <w:tab/>
      </w:r>
    </w:p>
    <w:p w:rsidR="0061117A" w:rsidRPr="00890E89" w:rsidRDefault="0061117A" w:rsidP="00B96FEB"/>
    <w:p w:rsidR="0061117A" w:rsidRDefault="0061117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1117A" w:rsidRDefault="0061117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1117A" w:rsidRDefault="0061117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1117A" w:rsidRDefault="0061117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1117A" w:rsidRDefault="0061117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1117A" w:rsidRDefault="0061117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61117A" w:rsidRDefault="0061117A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61117A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17A" w:rsidRDefault="0061117A" w:rsidP="00806A98">
      <w:pPr>
        <w:spacing w:after="0" w:line="240" w:lineRule="auto"/>
      </w:pPr>
      <w:r>
        <w:separator/>
      </w:r>
    </w:p>
  </w:endnote>
  <w:endnote w:type="continuationSeparator" w:id="0">
    <w:p w:rsidR="0061117A" w:rsidRDefault="0061117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7A" w:rsidRDefault="0061117A">
    <w:pPr>
      <w:pStyle w:val="Footer"/>
    </w:pPr>
  </w:p>
  <w:p w:rsidR="0061117A" w:rsidRDefault="0061117A">
    <w:pPr>
      <w:pStyle w:val="Footer"/>
    </w:pPr>
  </w:p>
  <w:p w:rsidR="0061117A" w:rsidRDefault="006111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17A" w:rsidRDefault="0061117A" w:rsidP="00806A98">
      <w:pPr>
        <w:spacing w:after="0" w:line="240" w:lineRule="auto"/>
      </w:pPr>
      <w:r>
        <w:separator/>
      </w:r>
    </w:p>
  </w:footnote>
  <w:footnote w:type="continuationSeparator" w:id="0">
    <w:p w:rsidR="0061117A" w:rsidRDefault="0061117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9"/>
  </w:num>
  <w:num w:numId="5">
    <w:abstractNumId w:val="23"/>
  </w:num>
  <w:num w:numId="6">
    <w:abstractNumId w:val="2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0"/>
  </w:num>
  <w:num w:numId="14">
    <w:abstractNumId w:val="26"/>
  </w:num>
  <w:num w:numId="15">
    <w:abstractNumId w:val="15"/>
  </w:num>
  <w:num w:numId="16">
    <w:abstractNumId w:val="12"/>
  </w:num>
  <w:num w:numId="17">
    <w:abstractNumId w:val="0"/>
  </w:num>
  <w:num w:numId="18">
    <w:abstractNumId w:val="22"/>
  </w:num>
  <w:num w:numId="19">
    <w:abstractNumId w:val="25"/>
  </w:num>
  <w:num w:numId="20">
    <w:abstractNumId w:val="6"/>
  </w:num>
  <w:num w:numId="21">
    <w:abstractNumId w:val="19"/>
  </w:num>
  <w:num w:numId="22">
    <w:abstractNumId w:val="10"/>
  </w:num>
  <w:num w:numId="23">
    <w:abstractNumId w:val="14"/>
  </w:num>
  <w:num w:numId="24">
    <w:abstractNumId w:val="17"/>
  </w:num>
  <w:num w:numId="25">
    <w:abstractNumId w:val="11"/>
  </w:num>
  <w:num w:numId="26">
    <w:abstractNumId w:val="24"/>
  </w:num>
  <w:num w:numId="27">
    <w:abstractNumId w:val="13"/>
  </w:num>
  <w:num w:numId="2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45096"/>
    <w:rsid w:val="00051FBD"/>
    <w:rsid w:val="00057203"/>
    <w:rsid w:val="000614C2"/>
    <w:rsid w:val="000867DE"/>
    <w:rsid w:val="000E15AF"/>
    <w:rsid w:val="000F3B1A"/>
    <w:rsid w:val="00113F35"/>
    <w:rsid w:val="0014358D"/>
    <w:rsid w:val="001471EA"/>
    <w:rsid w:val="00150544"/>
    <w:rsid w:val="0015787C"/>
    <w:rsid w:val="00165788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41612"/>
    <w:rsid w:val="00260ACE"/>
    <w:rsid w:val="00285501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94684"/>
    <w:rsid w:val="003A2AC5"/>
    <w:rsid w:val="003A4332"/>
    <w:rsid w:val="003B30BC"/>
    <w:rsid w:val="003C0F4A"/>
    <w:rsid w:val="003C2D3A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30CAF"/>
    <w:rsid w:val="00531243"/>
    <w:rsid w:val="00536186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606432"/>
    <w:rsid w:val="00606435"/>
    <w:rsid w:val="0061117A"/>
    <w:rsid w:val="0062279E"/>
    <w:rsid w:val="0064489B"/>
    <w:rsid w:val="006836CC"/>
    <w:rsid w:val="006D28C4"/>
    <w:rsid w:val="006D6401"/>
    <w:rsid w:val="006D6FD2"/>
    <w:rsid w:val="006E2F84"/>
    <w:rsid w:val="00726050"/>
    <w:rsid w:val="00764F63"/>
    <w:rsid w:val="007706DB"/>
    <w:rsid w:val="00801C8B"/>
    <w:rsid w:val="00806A98"/>
    <w:rsid w:val="00823083"/>
    <w:rsid w:val="008354EC"/>
    <w:rsid w:val="008432E8"/>
    <w:rsid w:val="0085733F"/>
    <w:rsid w:val="008637FB"/>
    <w:rsid w:val="00884AAC"/>
    <w:rsid w:val="00890E89"/>
    <w:rsid w:val="008978B2"/>
    <w:rsid w:val="008B7296"/>
    <w:rsid w:val="008C15E6"/>
    <w:rsid w:val="008E20FE"/>
    <w:rsid w:val="008F3976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0F61"/>
    <w:rsid w:val="00A93841"/>
    <w:rsid w:val="00AC0C2A"/>
    <w:rsid w:val="00AD00DF"/>
    <w:rsid w:val="00AD188D"/>
    <w:rsid w:val="00AE492A"/>
    <w:rsid w:val="00AE611F"/>
    <w:rsid w:val="00AE64B5"/>
    <w:rsid w:val="00B131D1"/>
    <w:rsid w:val="00B464A7"/>
    <w:rsid w:val="00B50A47"/>
    <w:rsid w:val="00B539AA"/>
    <w:rsid w:val="00B64698"/>
    <w:rsid w:val="00B67CE3"/>
    <w:rsid w:val="00B70641"/>
    <w:rsid w:val="00B84F4F"/>
    <w:rsid w:val="00B96FEB"/>
    <w:rsid w:val="00BA482B"/>
    <w:rsid w:val="00BB3A48"/>
    <w:rsid w:val="00BC6104"/>
    <w:rsid w:val="00BD7958"/>
    <w:rsid w:val="00BE067A"/>
    <w:rsid w:val="00BF51D2"/>
    <w:rsid w:val="00C110B3"/>
    <w:rsid w:val="00C3789F"/>
    <w:rsid w:val="00C644FA"/>
    <w:rsid w:val="00C66B23"/>
    <w:rsid w:val="00C73752"/>
    <w:rsid w:val="00C903B4"/>
    <w:rsid w:val="00CA20A7"/>
    <w:rsid w:val="00CE6E6F"/>
    <w:rsid w:val="00CF0646"/>
    <w:rsid w:val="00D73AC4"/>
    <w:rsid w:val="00D94A26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character" w:customStyle="1" w:styleId="GlBavuru2">
    <w:name w:val="Güçlü Başvuru2"/>
    <w:uiPriority w:val="99"/>
    <w:rsid w:val="00CF0646"/>
    <w:rPr>
      <w:b/>
      <w:small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05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183</Words>
  <Characters>1044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2016-07-09T12:40:00Z</dcterms:created>
  <dcterms:modified xsi:type="dcterms:W3CDTF">2016-08-28T22:16:00Z</dcterms:modified>
</cp:coreProperties>
</file>